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4F307" w14:textId="2767C6A2" w:rsidR="009F7159" w:rsidRDefault="009F7159" w:rsidP="009F71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7903569"/>
      <w:bookmarkStart w:id="1" w:name="_Toc510696653"/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C4-254</w:t>
      </w:r>
      <w:r w:rsidR="00F217C6">
        <w:rPr>
          <w:b/>
          <w:noProof/>
          <w:sz w:val="24"/>
        </w:rPr>
        <w:t>357</w:t>
      </w:r>
    </w:p>
    <w:p w14:paraId="395140C3" w14:textId="7FBA2954" w:rsidR="009F7159" w:rsidRDefault="009F7159" w:rsidP="009F71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Sophia Antipolis, France,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2025</w:t>
      </w:r>
      <w:r w:rsidR="002E0CA8">
        <w:rPr>
          <w:b/>
          <w:noProof/>
          <w:sz w:val="24"/>
        </w:rPr>
        <w:tab/>
        <w:t>revision of C4-254</w:t>
      </w:r>
      <w:r w:rsidR="00F217C6">
        <w:rPr>
          <w:b/>
          <w:noProof/>
          <w:sz w:val="24"/>
        </w:rPr>
        <w:t>243</w:t>
      </w:r>
    </w:p>
    <w:p w14:paraId="7F5A1012" w14:textId="77777777" w:rsidR="009F7159" w:rsidRPr="000F4E43" w:rsidRDefault="009F7159" w:rsidP="009F71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7159" w14:paraId="2DF819FB" w14:textId="77777777" w:rsidTr="00C21D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77674" w14:textId="77777777" w:rsidR="009F7159" w:rsidRDefault="009F7159" w:rsidP="00C21D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F7159" w14:paraId="621441F2" w14:textId="77777777" w:rsidTr="00C21D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0983DC" w14:textId="77777777" w:rsidR="009F7159" w:rsidRDefault="009F7159" w:rsidP="00C21D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7159" w14:paraId="3F35819E" w14:textId="77777777" w:rsidTr="00C21D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2D581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59" w14:paraId="701029ED" w14:textId="77777777" w:rsidTr="00C21D8F">
        <w:tc>
          <w:tcPr>
            <w:tcW w:w="142" w:type="dxa"/>
            <w:tcBorders>
              <w:left w:val="single" w:sz="4" w:space="0" w:color="auto"/>
            </w:tcBorders>
          </w:tcPr>
          <w:p w14:paraId="02BA5661" w14:textId="77777777" w:rsidR="009F7159" w:rsidRDefault="009F7159" w:rsidP="00C21D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081C2" w14:textId="125E1E02" w:rsidR="009F7159" w:rsidRPr="00410371" w:rsidRDefault="009F7159" w:rsidP="00C21D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29.501</w:t>
            </w:r>
          </w:p>
        </w:tc>
        <w:tc>
          <w:tcPr>
            <w:tcW w:w="709" w:type="dxa"/>
          </w:tcPr>
          <w:p w14:paraId="5FCEC3FF" w14:textId="77777777" w:rsidR="009F7159" w:rsidRDefault="009F7159" w:rsidP="00C21D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41FA49" w14:textId="23BCE778" w:rsidR="009F7159" w:rsidRPr="00410371" w:rsidRDefault="00F94F61" w:rsidP="00C21D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0180</w:t>
            </w:r>
          </w:p>
        </w:tc>
        <w:tc>
          <w:tcPr>
            <w:tcW w:w="709" w:type="dxa"/>
          </w:tcPr>
          <w:p w14:paraId="702B8487" w14:textId="77777777" w:rsidR="009F7159" w:rsidRDefault="009F7159" w:rsidP="00C21D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883038" w14:textId="3FCAA7F8" w:rsidR="009F7159" w:rsidRPr="00410371" w:rsidRDefault="00F217C6" w:rsidP="00C21D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3AEB3E1" w14:textId="77777777" w:rsidR="009F7159" w:rsidRDefault="009F7159" w:rsidP="00C21D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788EB" w14:textId="49BC542A" w:rsidR="009F7159" w:rsidRPr="00410371" w:rsidRDefault="009F7159" w:rsidP="00C21D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5453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8C7277" w14:textId="77777777" w:rsidR="009F7159" w:rsidRDefault="009F7159" w:rsidP="00C21D8F">
            <w:pPr>
              <w:pStyle w:val="CRCoverPage"/>
              <w:spacing w:after="0"/>
              <w:rPr>
                <w:noProof/>
              </w:rPr>
            </w:pPr>
          </w:p>
        </w:tc>
      </w:tr>
      <w:tr w:rsidR="009F7159" w14:paraId="2F4B977B" w14:textId="77777777" w:rsidTr="00C21D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55C1D" w14:textId="77777777" w:rsidR="009F7159" w:rsidRDefault="009F7159" w:rsidP="00C21D8F">
            <w:pPr>
              <w:pStyle w:val="CRCoverPage"/>
              <w:spacing w:after="0"/>
              <w:rPr>
                <w:noProof/>
              </w:rPr>
            </w:pPr>
          </w:p>
        </w:tc>
      </w:tr>
      <w:tr w:rsidR="009F7159" w14:paraId="3472B84F" w14:textId="77777777" w:rsidTr="00C21D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FF2673" w14:textId="77777777" w:rsidR="009F7159" w:rsidRPr="00F25D98" w:rsidRDefault="009F7159" w:rsidP="00C21D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7159" w14:paraId="43FBEC21" w14:textId="77777777" w:rsidTr="00C21D8F">
        <w:tc>
          <w:tcPr>
            <w:tcW w:w="9641" w:type="dxa"/>
            <w:gridSpan w:val="9"/>
          </w:tcPr>
          <w:p w14:paraId="301580D3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9E80C9" w14:textId="77777777" w:rsidR="009F7159" w:rsidRDefault="009F7159" w:rsidP="009F71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7159" w14:paraId="679C8E36" w14:textId="77777777" w:rsidTr="00C21D8F">
        <w:tc>
          <w:tcPr>
            <w:tcW w:w="2835" w:type="dxa"/>
          </w:tcPr>
          <w:p w14:paraId="05BF6DD9" w14:textId="77777777" w:rsidR="009F7159" w:rsidRDefault="009F7159" w:rsidP="00C21D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E5D49B" w14:textId="77777777" w:rsidR="009F7159" w:rsidRDefault="009F7159" w:rsidP="00C21D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1A0FAE" w14:textId="77777777" w:rsidR="009F7159" w:rsidRDefault="009F7159" w:rsidP="00C2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D86A18" w14:textId="77777777" w:rsidR="009F7159" w:rsidRDefault="009F7159" w:rsidP="00C21D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311" w14:textId="77777777" w:rsidR="009F7159" w:rsidRDefault="009F7159" w:rsidP="00C2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2FFD6E" w14:textId="77777777" w:rsidR="009F7159" w:rsidRDefault="009F7159" w:rsidP="00C21D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A3F06" w14:textId="77777777" w:rsidR="009F7159" w:rsidRDefault="009F7159" w:rsidP="00C2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F0AFC1" w14:textId="77777777" w:rsidR="009F7159" w:rsidRDefault="009F7159" w:rsidP="00C21D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937281" w14:textId="77777777" w:rsidR="009F7159" w:rsidRDefault="009F7159" w:rsidP="00C21D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08952A" w14:textId="77777777" w:rsidR="009F7159" w:rsidRDefault="009F7159" w:rsidP="009F71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7159" w14:paraId="3228FACE" w14:textId="77777777" w:rsidTr="00C21D8F">
        <w:tc>
          <w:tcPr>
            <w:tcW w:w="9640" w:type="dxa"/>
            <w:gridSpan w:val="11"/>
          </w:tcPr>
          <w:p w14:paraId="704F6D82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59" w14:paraId="6DEDD64A" w14:textId="77777777" w:rsidTr="00C21D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2A7DEF" w14:textId="77777777" w:rsidR="009F7159" w:rsidRDefault="009F7159" w:rsidP="00C2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E3682" w14:textId="52A6B204" w:rsidR="009F7159" w:rsidRDefault="009F7159" w:rsidP="00C21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Use of Relative URI in Location Header</w:t>
            </w:r>
          </w:p>
        </w:tc>
      </w:tr>
      <w:tr w:rsidR="009F7159" w14:paraId="1248B4D0" w14:textId="77777777" w:rsidTr="00C21D8F">
        <w:tc>
          <w:tcPr>
            <w:tcW w:w="1843" w:type="dxa"/>
            <w:tcBorders>
              <w:left w:val="single" w:sz="4" w:space="0" w:color="auto"/>
            </w:tcBorders>
          </w:tcPr>
          <w:p w14:paraId="5842D682" w14:textId="77777777" w:rsidR="009F7159" w:rsidRDefault="009F7159" w:rsidP="00C2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C1C5C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59" w14:paraId="7F840854" w14:textId="77777777" w:rsidTr="00C21D8F">
        <w:tc>
          <w:tcPr>
            <w:tcW w:w="1843" w:type="dxa"/>
            <w:tcBorders>
              <w:left w:val="single" w:sz="4" w:space="0" w:color="auto"/>
            </w:tcBorders>
          </w:tcPr>
          <w:p w14:paraId="0A4D5CAB" w14:textId="77777777" w:rsidR="009F7159" w:rsidRDefault="009F7159" w:rsidP="00C2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8BC13" w14:textId="1319061D" w:rsidR="009F7159" w:rsidRDefault="009F7159" w:rsidP="00C21D8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9F7159" w14:paraId="778D7F01" w14:textId="77777777" w:rsidTr="00C21D8F">
        <w:tc>
          <w:tcPr>
            <w:tcW w:w="1843" w:type="dxa"/>
            <w:tcBorders>
              <w:left w:val="single" w:sz="4" w:space="0" w:color="auto"/>
            </w:tcBorders>
          </w:tcPr>
          <w:p w14:paraId="07408025" w14:textId="77777777" w:rsidR="009F7159" w:rsidRDefault="009F7159" w:rsidP="00C2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80C835" w14:textId="77777777" w:rsidR="009F7159" w:rsidRDefault="009F7159" w:rsidP="00C21D8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F7159" w14:paraId="370BEB2E" w14:textId="77777777" w:rsidTr="00C21D8F">
        <w:tc>
          <w:tcPr>
            <w:tcW w:w="1843" w:type="dxa"/>
            <w:tcBorders>
              <w:left w:val="single" w:sz="4" w:space="0" w:color="auto"/>
            </w:tcBorders>
          </w:tcPr>
          <w:p w14:paraId="0A4E3CD5" w14:textId="77777777" w:rsidR="009F7159" w:rsidRDefault="009F7159" w:rsidP="00C2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806768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59" w14:paraId="372173E9" w14:textId="77777777" w:rsidTr="00C21D8F">
        <w:tc>
          <w:tcPr>
            <w:tcW w:w="1843" w:type="dxa"/>
            <w:tcBorders>
              <w:left w:val="single" w:sz="4" w:space="0" w:color="auto"/>
            </w:tcBorders>
          </w:tcPr>
          <w:p w14:paraId="5F4A1ADA" w14:textId="77777777" w:rsidR="009F7159" w:rsidRDefault="009F7159" w:rsidP="00C2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F5008D" w14:textId="0A660D74" w:rsidR="009F7159" w:rsidRDefault="009F7159" w:rsidP="00C21D8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2A22F585" w14:textId="77777777" w:rsidR="009F7159" w:rsidRDefault="009F7159" w:rsidP="00C21D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31B00F" w14:textId="77777777" w:rsidR="009F7159" w:rsidRDefault="009F7159" w:rsidP="00C21D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3BE086" w14:textId="32CBD44D" w:rsidR="009F7159" w:rsidRDefault="009F7159" w:rsidP="00C21D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2E0CA8">
              <w:t>10-1</w:t>
            </w:r>
            <w:r w:rsidR="00F217C6">
              <w:t>6</w:t>
            </w:r>
          </w:p>
        </w:tc>
      </w:tr>
      <w:tr w:rsidR="009F7159" w14:paraId="5F37D61F" w14:textId="77777777" w:rsidTr="00C21D8F">
        <w:tc>
          <w:tcPr>
            <w:tcW w:w="1843" w:type="dxa"/>
            <w:tcBorders>
              <w:left w:val="single" w:sz="4" w:space="0" w:color="auto"/>
            </w:tcBorders>
          </w:tcPr>
          <w:p w14:paraId="1968759B" w14:textId="77777777" w:rsidR="009F7159" w:rsidRDefault="009F7159" w:rsidP="00C2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748B7B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17D529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5959D1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D76B30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59" w14:paraId="5CB7AFB4" w14:textId="77777777" w:rsidTr="00C21D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E3A40" w14:textId="77777777" w:rsidR="009F7159" w:rsidRDefault="009F7159" w:rsidP="00C2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ADA508" w14:textId="3649DA24" w:rsidR="009F7159" w:rsidRDefault="009F7159" w:rsidP="00C21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A10071" w14:textId="77777777" w:rsidR="009F7159" w:rsidRDefault="009F7159" w:rsidP="00C21D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AD566" w14:textId="77777777" w:rsidR="009F7159" w:rsidRDefault="009F7159" w:rsidP="00C21D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9AEE7" w14:textId="7C25A2EE" w:rsidR="009F7159" w:rsidRDefault="009F7159" w:rsidP="00C21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9F7159" w14:paraId="4D41152C" w14:textId="77777777" w:rsidTr="00C21D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DC79CA" w14:textId="77777777" w:rsidR="009F7159" w:rsidRDefault="009F7159" w:rsidP="00C21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8F55A" w14:textId="77777777" w:rsidR="009F7159" w:rsidRDefault="009F7159" w:rsidP="00C21D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2955A9" w14:textId="77777777" w:rsidR="009F7159" w:rsidRDefault="009F7159" w:rsidP="00C21D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C817AD" w14:textId="77777777" w:rsidR="009F7159" w:rsidRPr="007C2097" w:rsidRDefault="009F7159" w:rsidP="00C21D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F7159" w14:paraId="180C122E" w14:textId="77777777" w:rsidTr="00C21D8F">
        <w:tc>
          <w:tcPr>
            <w:tcW w:w="1843" w:type="dxa"/>
          </w:tcPr>
          <w:p w14:paraId="54D62435" w14:textId="77777777" w:rsidR="009F7159" w:rsidRDefault="009F7159" w:rsidP="00C2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37DC52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59" w14:paraId="1874F8A4" w14:textId="77777777" w:rsidTr="00C21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2220C4" w14:textId="77777777" w:rsidR="009F7159" w:rsidRDefault="009F7159" w:rsidP="00C2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FBF92" w14:textId="55D0C9D9" w:rsidR="009F7159" w:rsidRDefault="009F7159" w:rsidP="00C21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clause 4.6.1.</w:t>
            </w:r>
            <w:r w:rsidR="004B3998">
              <w:rPr>
                <w:noProof/>
              </w:rPr>
              <w:t>1.</w:t>
            </w:r>
            <w:r>
              <w:rPr>
                <w:noProof/>
              </w:rPr>
              <w:t>1.2 the URI included in the “Location” header may be an absolute URI or a relative URI. See also C4-190372</w:t>
            </w:r>
          </w:p>
        </w:tc>
      </w:tr>
      <w:tr w:rsidR="009F7159" w14:paraId="1519E439" w14:textId="77777777" w:rsidTr="00C2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372AF" w14:textId="77777777" w:rsidR="009F7159" w:rsidRDefault="009F7159" w:rsidP="00C2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38BE1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59" w14:paraId="1625B675" w14:textId="77777777" w:rsidTr="00C2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51C00" w14:textId="77777777" w:rsidR="009F7159" w:rsidRDefault="009F7159" w:rsidP="00C2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FF5CD" w14:textId="320F88E2" w:rsidR="009F7159" w:rsidRDefault="009F7159" w:rsidP="00C21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template linked to 29.501 is updated to align with the text in clause 4.6.1.</w:t>
            </w:r>
            <w:r w:rsidR="004B3998">
              <w:rPr>
                <w:noProof/>
              </w:rPr>
              <w:t>1.</w:t>
            </w:r>
            <w:r>
              <w:rPr>
                <w:noProof/>
              </w:rPr>
              <w:t>1.2</w:t>
            </w:r>
          </w:p>
        </w:tc>
      </w:tr>
      <w:tr w:rsidR="009F7159" w14:paraId="55BE8B42" w14:textId="77777777" w:rsidTr="00C2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55915" w14:textId="77777777" w:rsidR="009F7159" w:rsidRDefault="009F7159" w:rsidP="00C2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4568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59" w14:paraId="1109DD64" w14:textId="77777777" w:rsidTr="00C21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15326" w14:textId="77777777" w:rsidR="009F7159" w:rsidRDefault="009F7159" w:rsidP="00C2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F8910" w14:textId="53073128" w:rsidR="009F7159" w:rsidRDefault="009F7159" w:rsidP="00C21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template and spec.</w:t>
            </w:r>
          </w:p>
        </w:tc>
      </w:tr>
      <w:tr w:rsidR="009F7159" w14:paraId="6872A09C" w14:textId="77777777" w:rsidTr="00C21D8F">
        <w:tc>
          <w:tcPr>
            <w:tcW w:w="2694" w:type="dxa"/>
            <w:gridSpan w:val="2"/>
          </w:tcPr>
          <w:p w14:paraId="427F101B" w14:textId="77777777" w:rsidR="009F7159" w:rsidRDefault="009F7159" w:rsidP="00C2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99C04A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59" w14:paraId="09DEDB9F" w14:textId="77777777" w:rsidTr="00C21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8876B0" w14:textId="77777777" w:rsidR="009F7159" w:rsidRDefault="009F7159" w:rsidP="00C2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D8A2E" w14:textId="1D1FF1BF" w:rsidR="008675A3" w:rsidRPr="004D3578" w:rsidRDefault="008675A3" w:rsidP="004B3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 of the template linked to 29.501</w:t>
            </w:r>
          </w:p>
          <w:p w14:paraId="5E3DF4A2" w14:textId="3B2AC829" w:rsidR="009F7159" w:rsidRDefault="009F7159" w:rsidP="00C21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7159" w14:paraId="6C4C391A" w14:textId="77777777" w:rsidTr="00C2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C2466" w14:textId="77777777" w:rsidR="009F7159" w:rsidRDefault="009F7159" w:rsidP="00C2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D3B64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59" w14:paraId="096697D2" w14:textId="77777777" w:rsidTr="00C2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7891D" w14:textId="77777777" w:rsidR="009F7159" w:rsidRDefault="009F7159" w:rsidP="00C2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40250" w14:textId="77777777" w:rsidR="009F7159" w:rsidRDefault="009F7159" w:rsidP="00C2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299CA9" w14:textId="77777777" w:rsidR="009F7159" w:rsidRDefault="009F7159" w:rsidP="00C2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6C0B49" w14:textId="77777777" w:rsidR="009F7159" w:rsidRDefault="009F7159" w:rsidP="00C2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F9CE28" w14:textId="77777777" w:rsidR="009F7159" w:rsidRDefault="009F7159" w:rsidP="00C21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7159" w14:paraId="187C5109" w14:textId="77777777" w:rsidTr="00C2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B0B1C" w14:textId="77777777" w:rsidR="009F7159" w:rsidRDefault="009F7159" w:rsidP="00C2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61760" w14:textId="77777777" w:rsidR="009F7159" w:rsidRDefault="009F7159" w:rsidP="00C2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B8E6D" w14:textId="77777777" w:rsidR="009F7159" w:rsidRDefault="009F7159" w:rsidP="00C2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93A931" w14:textId="77777777" w:rsidR="009F7159" w:rsidRDefault="009F7159" w:rsidP="00C2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CE7C1D" w14:textId="77777777" w:rsidR="009F7159" w:rsidRDefault="009F7159" w:rsidP="00C2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7159" w14:paraId="1693F040" w14:textId="77777777" w:rsidTr="00C2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D7A58" w14:textId="77777777" w:rsidR="009F7159" w:rsidRDefault="009F7159" w:rsidP="00C2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8B6505" w14:textId="77777777" w:rsidR="009F7159" w:rsidRDefault="009F7159" w:rsidP="00C2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761C" w14:textId="77777777" w:rsidR="009F7159" w:rsidRDefault="009F7159" w:rsidP="00C2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5315C6" w14:textId="77777777" w:rsidR="009F7159" w:rsidRDefault="009F7159" w:rsidP="00C2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6FB4F" w14:textId="77777777" w:rsidR="009F7159" w:rsidRDefault="009F7159" w:rsidP="00C2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7159" w14:paraId="57A95F3D" w14:textId="77777777" w:rsidTr="00C2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485F7" w14:textId="77777777" w:rsidR="009F7159" w:rsidRDefault="009F7159" w:rsidP="00C2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442FD8" w14:textId="77777777" w:rsidR="009F7159" w:rsidRDefault="009F7159" w:rsidP="00C2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C4683" w14:textId="77777777" w:rsidR="009F7159" w:rsidRDefault="009F7159" w:rsidP="00C2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59EFA5" w14:textId="77777777" w:rsidR="009F7159" w:rsidRDefault="009F7159" w:rsidP="00C2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B87E6" w14:textId="77777777" w:rsidR="009F7159" w:rsidRDefault="009F7159" w:rsidP="00C2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7159" w14:paraId="3D3DD947" w14:textId="77777777" w:rsidTr="00C2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79B74" w14:textId="77777777" w:rsidR="009F7159" w:rsidRDefault="009F7159" w:rsidP="00C21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36104" w14:textId="77777777" w:rsidR="009F7159" w:rsidRDefault="009F7159" w:rsidP="00C21D8F">
            <w:pPr>
              <w:pStyle w:val="CRCoverPage"/>
              <w:spacing w:after="0"/>
              <w:rPr>
                <w:noProof/>
              </w:rPr>
            </w:pPr>
          </w:p>
        </w:tc>
      </w:tr>
      <w:tr w:rsidR="009F7159" w14:paraId="024D0899" w14:textId="77777777" w:rsidTr="00C21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55855" w14:textId="77777777" w:rsidR="009F7159" w:rsidRDefault="009F7159" w:rsidP="00C2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EC5F4" w14:textId="19A2CBE9" w:rsidR="009F7159" w:rsidRPr="004B3998" w:rsidRDefault="009F7159" w:rsidP="004B39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F7159" w:rsidRPr="008863B9" w14:paraId="51B2277D" w14:textId="77777777" w:rsidTr="00C21D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F78B9" w14:textId="77777777" w:rsidR="009F7159" w:rsidRPr="008863B9" w:rsidRDefault="009F7159" w:rsidP="00C2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D73251" w14:textId="77777777" w:rsidR="009F7159" w:rsidRPr="008863B9" w:rsidRDefault="009F7159" w:rsidP="00C21D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7159" w14:paraId="3446108A" w14:textId="77777777" w:rsidTr="00C21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A1CCFD" w14:textId="77777777" w:rsidR="009F7159" w:rsidRDefault="009F7159" w:rsidP="00C2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1D2EF" w14:textId="77777777" w:rsidR="009F7159" w:rsidRDefault="009F7159" w:rsidP="00C21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F6E2B3" w14:textId="77777777" w:rsidR="008675A3" w:rsidRDefault="008675A3" w:rsidP="00D54DF1">
      <w:pPr>
        <w:pStyle w:val="Heading1"/>
      </w:pPr>
    </w:p>
    <w:p w14:paraId="09694CB8" w14:textId="77777777" w:rsidR="006E4EF1" w:rsidRPr="005B1364" w:rsidRDefault="006E4EF1" w:rsidP="006E4E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bookmarkStart w:id="3" w:name="_Toc19702529"/>
      <w:bookmarkStart w:id="4" w:name="_Toc27751690"/>
      <w:bookmarkStart w:id="5" w:name="_Toc35971776"/>
      <w:bookmarkStart w:id="6" w:name="_Toc35976025"/>
      <w:bookmarkStart w:id="7" w:name="_Toc44849482"/>
      <w:bookmarkStart w:id="8" w:name="_Toc51853124"/>
      <w:bookmarkStart w:id="9" w:name="_Toc51859797"/>
      <w:bookmarkStart w:id="10" w:name="_Toc198994533"/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>* * * F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or Information</w:t>
      </w:r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 * *</w:t>
      </w:r>
    </w:p>
    <w:p w14:paraId="5350DD0F" w14:textId="77777777" w:rsidR="008675A3" w:rsidRDefault="008675A3" w:rsidP="008675A3">
      <w:pPr>
        <w:pStyle w:val="Heading8"/>
      </w:pPr>
      <w:r w:rsidRPr="004D3578">
        <w:lastRenderedPageBreak/>
        <w:t xml:space="preserve">Annex </w:t>
      </w:r>
      <w:r>
        <w:t>A</w:t>
      </w:r>
      <w:r w:rsidRPr="004D3578">
        <w:t xml:space="preserve"> (informative):</w:t>
      </w:r>
      <w:r w:rsidRPr="004D3578">
        <w:br/>
      </w:r>
      <w:r>
        <w:t>TS Skeleton Template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03D7851" w14:textId="77777777" w:rsidR="008675A3" w:rsidRDefault="008675A3" w:rsidP="008675A3">
      <w:r>
        <w:t xml:space="preserve">A TS Skeleton Template to be used as a starting point of drafting a 5G System SBI Stage 3 specification </w:t>
      </w:r>
      <w:r w:rsidRPr="00A36DA4">
        <w:t xml:space="preserve">is </w:t>
      </w:r>
      <w:r>
        <w:t>available at the following location:</w:t>
      </w:r>
    </w:p>
    <w:p w14:paraId="313D9C89" w14:textId="77777777" w:rsidR="008675A3" w:rsidRPr="004D3578" w:rsidRDefault="008675A3" w:rsidP="008675A3">
      <w:pPr>
        <w:pStyle w:val="B1"/>
      </w:pPr>
      <w:r w:rsidRPr="008675A3">
        <w:rPr>
          <w:highlight w:val="yellow"/>
        </w:rPr>
        <w:t>https://www.3gpp.org/ftp/information/All_Templates/29.xxx-SBI-Stage3-Template.zip</w:t>
      </w:r>
    </w:p>
    <w:p w14:paraId="02581173" w14:textId="4C2C4F3F" w:rsidR="008675A3" w:rsidRPr="005B1364" w:rsidRDefault="008675A3" w:rsidP="00867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* * * </w:t>
      </w:r>
      <w:r w:rsidR="002E0CA8">
        <w:rPr>
          <w:rFonts w:ascii="Arial" w:hAnsi="Arial" w:cs="Arial"/>
          <w:color w:val="0000FF"/>
          <w:sz w:val="28"/>
          <w:szCs w:val="28"/>
          <w:lang w:val="en-US" w:eastAsia="en-US"/>
        </w:rPr>
        <w:t>End of information</w:t>
      </w:r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 * *</w:t>
      </w:r>
    </w:p>
    <w:bookmarkEnd w:id="0"/>
    <w:p w14:paraId="2AADFE23" w14:textId="77777777" w:rsidR="00641074" w:rsidRDefault="00641074" w:rsidP="008A6D4A">
      <w:pPr>
        <w:pStyle w:val="PL"/>
      </w:pPr>
    </w:p>
    <w:bookmarkEnd w:id="1"/>
    <w:sectPr w:rsidR="00641074" w:rsidSect="00CF6ED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C9890" w14:textId="77777777" w:rsidR="00192391" w:rsidRDefault="00192391">
      <w:r>
        <w:separator/>
      </w:r>
    </w:p>
  </w:endnote>
  <w:endnote w:type="continuationSeparator" w:id="0">
    <w:p w14:paraId="5A34BAAF" w14:textId="77777777" w:rsidR="00192391" w:rsidRDefault="00192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54C1" w14:textId="77777777" w:rsidR="00362435" w:rsidRDefault="00362435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E9EA6" w14:textId="77777777" w:rsidR="00192391" w:rsidRDefault="00192391">
      <w:r>
        <w:separator/>
      </w:r>
    </w:p>
  </w:footnote>
  <w:footnote w:type="continuationSeparator" w:id="0">
    <w:p w14:paraId="094C449E" w14:textId="77777777" w:rsidR="00192391" w:rsidRDefault="00192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5B8C8" w14:textId="65D3482A" w:rsidR="00362435" w:rsidRDefault="0036243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217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5EC792" w14:textId="6D3DFA13" w:rsidR="00362435" w:rsidRDefault="0036243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2B1AE9B5" w14:textId="48034F31" w:rsidR="00362435" w:rsidRDefault="0036243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217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848B09" w14:textId="77777777" w:rsidR="00362435" w:rsidRDefault="0036243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5170570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414810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72282467">
    <w:abstractNumId w:val="11"/>
  </w:num>
  <w:num w:numId="4" w16cid:durableId="1247687953">
    <w:abstractNumId w:val="14"/>
  </w:num>
  <w:num w:numId="5" w16cid:durableId="1561937181">
    <w:abstractNumId w:val="13"/>
  </w:num>
  <w:num w:numId="6" w16cid:durableId="1178932012">
    <w:abstractNumId w:val="9"/>
  </w:num>
  <w:num w:numId="7" w16cid:durableId="2130317718">
    <w:abstractNumId w:val="7"/>
  </w:num>
  <w:num w:numId="8" w16cid:durableId="1028143800">
    <w:abstractNumId w:val="6"/>
  </w:num>
  <w:num w:numId="9" w16cid:durableId="1611744867">
    <w:abstractNumId w:val="5"/>
  </w:num>
  <w:num w:numId="10" w16cid:durableId="1826243513">
    <w:abstractNumId w:val="4"/>
  </w:num>
  <w:num w:numId="11" w16cid:durableId="326399797">
    <w:abstractNumId w:val="8"/>
  </w:num>
  <w:num w:numId="12" w16cid:durableId="2135056325">
    <w:abstractNumId w:val="3"/>
  </w:num>
  <w:num w:numId="13" w16cid:durableId="896359204">
    <w:abstractNumId w:val="2"/>
  </w:num>
  <w:num w:numId="14" w16cid:durableId="2013296303">
    <w:abstractNumId w:val="1"/>
  </w:num>
  <w:num w:numId="15" w16cid:durableId="680398276">
    <w:abstractNumId w:val="0"/>
  </w:num>
  <w:num w:numId="16" w16cid:durableId="275792745">
    <w:abstractNumId w:val="15"/>
  </w:num>
  <w:num w:numId="17" w16cid:durableId="8698784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02BD"/>
    <w:rsid w:val="00062023"/>
    <w:rsid w:val="000655A6"/>
    <w:rsid w:val="00072386"/>
    <w:rsid w:val="000773AB"/>
    <w:rsid w:val="00080512"/>
    <w:rsid w:val="0008783B"/>
    <w:rsid w:val="00090B5D"/>
    <w:rsid w:val="000C47C3"/>
    <w:rsid w:val="000D508B"/>
    <w:rsid w:val="000D58AB"/>
    <w:rsid w:val="001031C5"/>
    <w:rsid w:val="00133525"/>
    <w:rsid w:val="0016361A"/>
    <w:rsid w:val="00192391"/>
    <w:rsid w:val="001A39A2"/>
    <w:rsid w:val="001A4C42"/>
    <w:rsid w:val="001A7420"/>
    <w:rsid w:val="001B384E"/>
    <w:rsid w:val="001B6637"/>
    <w:rsid w:val="001C21C3"/>
    <w:rsid w:val="001D02C2"/>
    <w:rsid w:val="001E120A"/>
    <w:rsid w:val="001E6A64"/>
    <w:rsid w:val="001F0C1D"/>
    <w:rsid w:val="001F1132"/>
    <w:rsid w:val="001F168B"/>
    <w:rsid w:val="001F2CDD"/>
    <w:rsid w:val="00202500"/>
    <w:rsid w:val="002035C4"/>
    <w:rsid w:val="0021187A"/>
    <w:rsid w:val="0021731E"/>
    <w:rsid w:val="002347A2"/>
    <w:rsid w:val="0023571B"/>
    <w:rsid w:val="00262706"/>
    <w:rsid w:val="002675F0"/>
    <w:rsid w:val="002A3FFE"/>
    <w:rsid w:val="002B6339"/>
    <w:rsid w:val="002D02AF"/>
    <w:rsid w:val="002D345B"/>
    <w:rsid w:val="002E00EE"/>
    <w:rsid w:val="002E0CA8"/>
    <w:rsid w:val="003172DC"/>
    <w:rsid w:val="003446B6"/>
    <w:rsid w:val="003534CC"/>
    <w:rsid w:val="0035462D"/>
    <w:rsid w:val="00355B47"/>
    <w:rsid w:val="00362435"/>
    <w:rsid w:val="003765B8"/>
    <w:rsid w:val="003811E0"/>
    <w:rsid w:val="00382E38"/>
    <w:rsid w:val="0038612E"/>
    <w:rsid w:val="003C3971"/>
    <w:rsid w:val="003D5C49"/>
    <w:rsid w:val="003E58FE"/>
    <w:rsid w:val="00423334"/>
    <w:rsid w:val="004345EC"/>
    <w:rsid w:val="004454EF"/>
    <w:rsid w:val="00465515"/>
    <w:rsid w:val="004B264B"/>
    <w:rsid w:val="004B3998"/>
    <w:rsid w:val="004C35D2"/>
    <w:rsid w:val="004D1407"/>
    <w:rsid w:val="004D3578"/>
    <w:rsid w:val="004E213A"/>
    <w:rsid w:val="004E3DBF"/>
    <w:rsid w:val="004F0988"/>
    <w:rsid w:val="004F3340"/>
    <w:rsid w:val="004F45EE"/>
    <w:rsid w:val="0053388B"/>
    <w:rsid w:val="00535773"/>
    <w:rsid w:val="00543E6C"/>
    <w:rsid w:val="0055443D"/>
    <w:rsid w:val="00565087"/>
    <w:rsid w:val="005812CC"/>
    <w:rsid w:val="00583C98"/>
    <w:rsid w:val="00597B11"/>
    <w:rsid w:val="005A6806"/>
    <w:rsid w:val="005C7AA0"/>
    <w:rsid w:val="005D2E01"/>
    <w:rsid w:val="005D7526"/>
    <w:rsid w:val="005E0997"/>
    <w:rsid w:val="005E4BB2"/>
    <w:rsid w:val="00600A97"/>
    <w:rsid w:val="00602AEA"/>
    <w:rsid w:val="00614FDF"/>
    <w:rsid w:val="00631990"/>
    <w:rsid w:val="0063543D"/>
    <w:rsid w:val="00641074"/>
    <w:rsid w:val="00647114"/>
    <w:rsid w:val="00662390"/>
    <w:rsid w:val="006761C9"/>
    <w:rsid w:val="00683E31"/>
    <w:rsid w:val="006856A1"/>
    <w:rsid w:val="006857B7"/>
    <w:rsid w:val="006A323F"/>
    <w:rsid w:val="006B30D0"/>
    <w:rsid w:val="006C3D95"/>
    <w:rsid w:val="006E186B"/>
    <w:rsid w:val="006E4EF1"/>
    <w:rsid w:val="006E5C86"/>
    <w:rsid w:val="00701116"/>
    <w:rsid w:val="00713C44"/>
    <w:rsid w:val="007169BB"/>
    <w:rsid w:val="00734A5B"/>
    <w:rsid w:val="00736187"/>
    <w:rsid w:val="007400BC"/>
    <w:rsid w:val="0074026F"/>
    <w:rsid w:val="007429F6"/>
    <w:rsid w:val="00744E76"/>
    <w:rsid w:val="00745A52"/>
    <w:rsid w:val="00774DA4"/>
    <w:rsid w:val="00781F0F"/>
    <w:rsid w:val="00790F28"/>
    <w:rsid w:val="007A4424"/>
    <w:rsid w:val="007B600E"/>
    <w:rsid w:val="007C377A"/>
    <w:rsid w:val="007C3882"/>
    <w:rsid w:val="007C67DC"/>
    <w:rsid w:val="007F0F4A"/>
    <w:rsid w:val="008028A4"/>
    <w:rsid w:val="00824E16"/>
    <w:rsid w:val="00830747"/>
    <w:rsid w:val="008524D2"/>
    <w:rsid w:val="00855FDA"/>
    <w:rsid w:val="008675A3"/>
    <w:rsid w:val="008768CA"/>
    <w:rsid w:val="00886A82"/>
    <w:rsid w:val="008A6D4A"/>
    <w:rsid w:val="008C384C"/>
    <w:rsid w:val="008D7048"/>
    <w:rsid w:val="00901C45"/>
    <w:rsid w:val="0090271F"/>
    <w:rsid w:val="00902E23"/>
    <w:rsid w:val="009114D7"/>
    <w:rsid w:val="0091348E"/>
    <w:rsid w:val="0091477C"/>
    <w:rsid w:val="00917CCB"/>
    <w:rsid w:val="00922389"/>
    <w:rsid w:val="00942B44"/>
    <w:rsid w:val="00942EC2"/>
    <w:rsid w:val="009A248E"/>
    <w:rsid w:val="009D7B42"/>
    <w:rsid w:val="009F37B7"/>
    <w:rsid w:val="009F7159"/>
    <w:rsid w:val="00A10D80"/>
    <w:rsid w:val="00A10F02"/>
    <w:rsid w:val="00A10F26"/>
    <w:rsid w:val="00A164B4"/>
    <w:rsid w:val="00A26956"/>
    <w:rsid w:val="00A27486"/>
    <w:rsid w:val="00A41EF8"/>
    <w:rsid w:val="00A53724"/>
    <w:rsid w:val="00A56066"/>
    <w:rsid w:val="00A56958"/>
    <w:rsid w:val="00A73129"/>
    <w:rsid w:val="00A7682A"/>
    <w:rsid w:val="00A82346"/>
    <w:rsid w:val="00A87885"/>
    <w:rsid w:val="00A92BA1"/>
    <w:rsid w:val="00AC2304"/>
    <w:rsid w:val="00AC6BC6"/>
    <w:rsid w:val="00AD789F"/>
    <w:rsid w:val="00AD7D8D"/>
    <w:rsid w:val="00AE65E2"/>
    <w:rsid w:val="00AF538B"/>
    <w:rsid w:val="00B06319"/>
    <w:rsid w:val="00B15449"/>
    <w:rsid w:val="00B54FF5"/>
    <w:rsid w:val="00B62FF6"/>
    <w:rsid w:val="00B770CB"/>
    <w:rsid w:val="00B93086"/>
    <w:rsid w:val="00BA19ED"/>
    <w:rsid w:val="00BA4B8D"/>
    <w:rsid w:val="00BC0F7D"/>
    <w:rsid w:val="00BD7D31"/>
    <w:rsid w:val="00BE30D3"/>
    <w:rsid w:val="00BE3255"/>
    <w:rsid w:val="00BF0505"/>
    <w:rsid w:val="00BF128E"/>
    <w:rsid w:val="00BF523A"/>
    <w:rsid w:val="00C074DD"/>
    <w:rsid w:val="00C1496A"/>
    <w:rsid w:val="00C33079"/>
    <w:rsid w:val="00C45231"/>
    <w:rsid w:val="00C539FB"/>
    <w:rsid w:val="00C54531"/>
    <w:rsid w:val="00C72833"/>
    <w:rsid w:val="00C80F1D"/>
    <w:rsid w:val="00C93F40"/>
    <w:rsid w:val="00CA3D0C"/>
    <w:rsid w:val="00CF6ED5"/>
    <w:rsid w:val="00D3634B"/>
    <w:rsid w:val="00D54DF1"/>
    <w:rsid w:val="00D569BD"/>
    <w:rsid w:val="00D57972"/>
    <w:rsid w:val="00D636AC"/>
    <w:rsid w:val="00D66618"/>
    <w:rsid w:val="00D675A9"/>
    <w:rsid w:val="00D738D6"/>
    <w:rsid w:val="00D755EB"/>
    <w:rsid w:val="00D76048"/>
    <w:rsid w:val="00D81A09"/>
    <w:rsid w:val="00D85BBB"/>
    <w:rsid w:val="00D87E00"/>
    <w:rsid w:val="00D9134D"/>
    <w:rsid w:val="00D94B99"/>
    <w:rsid w:val="00DA7A03"/>
    <w:rsid w:val="00DB1818"/>
    <w:rsid w:val="00DC309B"/>
    <w:rsid w:val="00DC4DA2"/>
    <w:rsid w:val="00DD0EAE"/>
    <w:rsid w:val="00DD4C17"/>
    <w:rsid w:val="00DD74A5"/>
    <w:rsid w:val="00DF2B1F"/>
    <w:rsid w:val="00DF62CD"/>
    <w:rsid w:val="00E0356A"/>
    <w:rsid w:val="00E105F0"/>
    <w:rsid w:val="00E16509"/>
    <w:rsid w:val="00E27121"/>
    <w:rsid w:val="00E44582"/>
    <w:rsid w:val="00E77645"/>
    <w:rsid w:val="00EA15B0"/>
    <w:rsid w:val="00EA5EA7"/>
    <w:rsid w:val="00EB5DC4"/>
    <w:rsid w:val="00EC4A25"/>
    <w:rsid w:val="00EF485E"/>
    <w:rsid w:val="00F025A2"/>
    <w:rsid w:val="00F04712"/>
    <w:rsid w:val="00F05BE1"/>
    <w:rsid w:val="00F07E0C"/>
    <w:rsid w:val="00F112E4"/>
    <w:rsid w:val="00F13360"/>
    <w:rsid w:val="00F217C6"/>
    <w:rsid w:val="00F22EC7"/>
    <w:rsid w:val="00F25303"/>
    <w:rsid w:val="00F325C8"/>
    <w:rsid w:val="00F33894"/>
    <w:rsid w:val="00F463F6"/>
    <w:rsid w:val="00F52E3C"/>
    <w:rsid w:val="00F653B8"/>
    <w:rsid w:val="00F70868"/>
    <w:rsid w:val="00F9008D"/>
    <w:rsid w:val="00F94F61"/>
    <w:rsid w:val="00FA1266"/>
    <w:rsid w:val="00FB4846"/>
    <w:rsid w:val="00FC1192"/>
    <w:rsid w:val="00FD0318"/>
    <w:rsid w:val="00FF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4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7A44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44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44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44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442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CF6ED5"/>
    <w:pPr>
      <w:numPr>
        <w:ilvl w:val="5"/>
        <w:numId w:val="17"/>
      </w:num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CF6ED5"/>
    <w:pPr>
      <w:numPr>
        <w:ilvl w:val="6"/>
        <w:numId w:val="17"/>
      </w:num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7A44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44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4424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semiHidden/>
    <w:unhideWhenUsed/>
    <w:rsid w:val="007A4424"/>
    <w:pPr>
      <w:spacing w:after="120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semiHidden/>
    <w:unhideWhenUsed/>
    <w:rsid w:val="007A4424"/>
    <w:pPr>
      <w:spacing w:after="0"/>
      <w:ind w:left="200" w:hanging="200"/>
    </w:pPr>
  </w:style>
  <w:style w:type="character" w:customStyle="1" w:styleId="ZGSM">
    <w:name w:val="ZGSM"/>
    <w:rsid w:val="007A4424"/>
  </w:style>
  <w:style w:type="paragraph" w:styleId="List">
    <w:name w:val="List"/>
    <w:basedOn w:val="Normal"/>
    <w:rsid w:val="007A4424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7A4424"/>
    <w:pPr>
      <w:ind w:left="566" w:hanging="283"/>
      <w:contextualSpacing/>
    </w:p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character" w:customStyle="1" w:styleId="HTMLPreformattedChar1">
    <w:name w:val="HTML Preformatted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TT">
    <w:name w:val="TT"/>
    <w:basedOn w:val="Heading1"/>
    <w:next w:val="Normal"/>
    <w:rsid w:val="007A4424"/>
    <w:pPr>
      <w:outlineLvl w:val="9"/>
    </w:pPr>
  </w:style>
  <w:style w:type="character" w:customStyle="1" w:styleId="NoteHeadingChar1">
    <w:name w:val="Note Heading Char1"/>
    <w:basedOn w:val="DefaultParagraphFont"/>
    <w:semiHidden/>
    <w:rsid w:val="007A4424"/>
    <w:rPr>
      <w:rFonts w:eastAsia="Times New Roman"/>
    </w:rPr>
  </w:style>
  <w:style w:type="paragraph" w:customStyle="1" w:styleId="NO">
    <w:name w:val="NO"/>
    <w:basedOn w:val="Normal"/>
    <w:link w:val="NOZchn"/>
    <w:qFormat/>
    <w:rsid w:val="007A4424"/>
    <w:pPr>
      <w:keepLines/>
      <w:ind w:left="1135" w:hanging="851"/>
    </w:pPr>
  </w:style>
  <w:style w:type="paragraph" w:customStyle="1" w:styleId="PL">
    <w:name w:val="PL"/>
    <w:link w:val="PLChar"/>
    <w:qFormat/>
    <w:rsid w:val="007A44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4424"/>
    <w:pPr>
      <w:jc w:val="right"/>
    </w:pPr>
  </w:style>
  <w:style w:type="paragraph" w:customStyle="1" w:styleId="TAL">
    <w:name w:val="TAL"/>
    <w:basedOn w:val="Normal"/>
    <w:link w:val="TALChar"/>
    <w:rsid w:val="007A44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7A4424"/>
    <w:rPr>
      <w:b/>
    </w:rPr>
  </w:style>
  <w:style w:type="paragraph" w:customStyle="1" w:styleId="TAC">
    <w:name w:val="TAC"/>
    <w:basedOn w:val="TAL"/>
    <w:link w:val="TACChar"/>
    <w:rsid w:val="007A4424"/>
    <w:pPr>
      <w:jc w:val="center"/>
    </w:pPr>
  </w:style>
  <w:style w:type="character" w:customStyle="1" w:styleId="MacroTextChar1">
    <w:name w:val="Macro Text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EX">
    <w:name w:val="EX"/>
    <w:basedOn w:val="Normal"/>
    <w:link w:val="EXCar"/>
    <w:rsid w:val="007A4424"/>
    <w:pPr>
      <w:keepLines/>
      <w:ind w:left="1702" w:hanging="1418"/>
    </w:pPr>
  </w:style>
  <w:style w:type="paragraph" w:customStyle="1" w:styleId="FP">
    <w:name w:val="FP"/>
    <w:basedOn w:val="Normal"/>
    <w:rsid w:val="007A4424"/>
    <w:pPr>
      <w:spacing w:after="0"/>
    </w:pPr>
  </w:style>
  <w:style w:type="character" w:customStyle="1" w:styleId="PlainTextChar1">
    <w:name w:val="Plain Text Char1"/>
    <w:basedOn w:val="DefaultParagraphFont"/>
    <w:semiHidden/>
    <w:rsid w:val="007A4424"/>
    <w:rPr>
      <w:rFonts w:ascii="Consolas" w:eastAsia="Times New Roman" w:hAnsi="Consolas"/>
      <w:sz w:val="21"/>
      <w:szCs w:val="21"/>
    </w:rPr>
  </w:style>
  <w:style w:type="paragraph" w:customStyle="1" w:styleId="EW">
    <w:name w:val="EW"/>
    <w:basedOn w:val="EX"/>
    <w:rsid w:val="007A4424"/>
    <w:pPr>
      <w:spacing w:after="0"/>
    </w:pPr>
  </w:style>
  <w:style w:type="paragraph" w:customStyle="1" w:styleId="B1">
    <w:name w:val="B1"/>
    <w:basedOn w:val="List"/>
    <w:link w:val="B1Char"/>
    <w:qFormat/>
    <w:rsid w:val="007A4424"/>
    <w:pPr>
      <w:ind w:left="568" w:hanging="284"/>
      <w:contextualSpacing w:val="0"/>
    </w:pPr>
  </w:style>
  <w:style w:type="character" w:customStyle="1" w:styleId="BodyTextChar">
    <w:name w:val="Body Text Char"/>
    <w:basedOn w:val="DefaultParagraphFont"/>
    <w:semiHidden/>
    <w:rsid w:val="007A4424"/>
    <w:rPr>
      <w:rFonts w:eastAsia="Times New Roman"/>
    </w:rPr>
  </w:style>
  <w:style w:type="character" w:customStyle="1" w:styleId="BodyText2Char">
    <w:name w:val="Body Text 2 Char"/>
    <w:basedOn w:val="DefaultParagraphFont"/>
    <w:semiHidden/>
    <w:rsid w:val="007A4424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7A4424"/>
    <w:rPr>
      <w:rFonts w:eastAsia="Times New Roman"/>
    </w:rPr>
  </w:style>
  <w:style w:type="paragraph" w:customStyle="1" w:styleId="TH">
    <w:name w:val="TH"/>
    <w:basedOn w:val="Normal"/>
    <w:link w:val="THChar"/>
    <w:qFormat/>
    <w:rsid w:val="007A44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44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44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7A44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7A44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7A4424"/>
    <w:pPr>
      <w:ind w:left="851" w:hanging="851"/>
    </w:pPr>
  </w:style>
  <w:style w:type="paragraph" w:styleId="List3">
    <w:name w:val="List 3"/>
    <w:basedOn w:val="Normal"/>
    <w:semiHidden/>
    <w:unhideWhenUsed/>
    <w:rsid w:val="007A4424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7A4424"/>
    <w:pPr>
      <w:keepNext w:val="0"/>
      <w:spacing w:before="0" w:after="240"/>
    </w:pPr>
  </w:style>
  <w:style w:type="paragraph" w:customStyle="1" w:styleId="B4">
    <w:name w:val="B4"/>
    <w:basedOn w:val="List4"/>
    <w:rsid w:val="007A4424"/>
    <w:pPr>
      <w:ind w:left="1418" w:hanging="284"/>
      <w:contextualSpacing w:val="0"/>
    </w:pPr>
  </w:style>
  <w:style w:type="paragraph" w:customStyle="1" w:styleId="B2">
    <w:name w:val="B2"/>
    <w:basedOn w:val="List2"/>
    <w:rsid w:val="007A4424"/>
    <w:pPr>
      <w:ind w:left="851" w:hanging="284"/>
      <w:contextualSpacing w:val="0"/>
    </w:pPr>
  </w:style>
  <w:style w:type="paragraph" w:customStyle="1" w:styleId="B3">
    <w:name w:val="B3"/>
    <w:basedOn w:val="List3"/>
    <w:rsid w:val="007A4424"/>
    <w:pPr>
      <w:ind w:left="1135" w:hanging="284"/>
      <w:contextualSpacing w:val="0"/>
    </w:pPr>
  </w:style>
  <w:style w:type="character" w:customStyle="1" w:styleId="BodyText3Char">
    <w:name w:val="Body Tex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semiHidden/>
    <w:rsid w:val="007A4424"/>
    <w:rPr>
      <w:rFonts w:eastAsia="Times New Roman"/>
    </w:rPr>
  </w:style>
  <w:style w:type="paragraph" w:styleId="List4">
    <w:name w:val="List 4"/>
    <w:basedOn w:val="Normal"/>
    <w:semiHidden/>
    <w:unhideWhenUsed/>
    <w:rsid w:val="007A4424"/>
    <w:pPr>
      <w:ind w:left="1132" w:hanging="283"/>
      <w:contextualSpacing/>
    </w:pPr>
  </w:style>
  <w:style w:type="paragraph" w:customStyle="1" w:styleId="ZV">
    <w:name w:val="ZV"/>
    <w:basedOn w:val="ZU"/>
    <w:rsid w:val="007A4424"/>
    <w:pPr>
      <w:framePr w:wrap="notBeside" w:y="16161"/>
    </w:pPr>
  </w:style>
  <w:style w:type="character" w:customStyle="1" w:styleId="E-mailSignatureChar">
    <w:name w:val="E-mail Signature Char"/>
    <w:basedOn w:val="DefaultParagraphFont"/>
    <w:semiHidden/>
    <w:rsid w:val="007A4424"/>
    <w:rPr>
      <w:rFonts w:eastAsia="Times New Roman"/>
    </w:rPr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character" w:customStyle="1" w:styleId="BodyTextFirstIndentChar">
    <w:name w:val="Body Text First Indent Char"/>
    <w:basedOn w:val="BodyTextChar1"/>
    <w:semiHidden/>
    <w:rsid w:val="007A4424"/>
    <w:rPr>
      <w:rFonts w:eastAsia="Times New Roman"/>
    </w:rPr>
  </w:style>
  <w:style w:type="character" w:customStyle="1" w:styleId="BalloonTextChar">
    <w:name w:val="Balloon Text Char"/>
    <w:rsid w:val="004F0988"/>
    <w:rPr>
      <w:rFonts w:ascii="Segoe UI" w:hAnsi="Segoe UI" w:cs="Segoe UI"/>
      <w:sz w:val="18"/>
      <w:szCs w:val="18"/>
      <w:lang w:eastAsia="en-US"/>
    </w:rPr>
  </w:style>
  <w:style w:type="paragraph" w:customStyle="1" w:styleId="B5">
    <w:name w:val="B5"/>
    <w:basedOn w:val="List5"/>
    <w:rsid w:val="007A4424"/>
    <w:pPr>
      <w:ind w:left="1702" w:hanging="284"/>
      <w:contextualSpacing w:val="0"/>
    </w:pPr>
  </w:style>
  <w:style w:type="character" w:customStyle="1" w:styleId="BodyTextIndentChar">
    <w:name w:val="Body Text Indent Char"/>
    <w:basedOn w:val="DefaultParagraphFont"/>
    <w:semiHidden/>
    <w:rsid w:val="007A4424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7A4424"/>
    <w:rPr>
      <w:rFonts w:eastAsia="Times New Roman"/>
    </w:rPr>
  </w:style>
  <w:style w:type="character" w:customStyle="1" w:styleId="HeaderChar">
    <w:name w:val="Header Char"/>
    <w:basedOn w:val="DefaultParagraphFont"/>
    <w:rsid w:val="007A4424"/>
    <w:rPr>
      <w:rFonts w:eastAsia="Times New Roman"/>
    </w:rPr>
  </w:style>
  <w:style w:type="character" w:customStyle="1" w:styleId="EXCar">
    <w:name w:val="EX Car"/>
    <w:link w:val="EX"/>
    <w:rsid w:val="008A6D4A"/>
    <w:rPr>
      <w:rFonts w:eastAsia="Times New Roman"/>
    </w:rPr>
  </w:style>
  <w:style w:type="character" w:customStyle="1" w:styleId="BodyTextFirstIndent2Char">
    <w:name w:val="Body Text First Indent 2 Char"/>
    <w:basedOn w:val="BodyTextIndentChar"/>
    <w:semiHidden/>
    <w:rsid w:val="007A4424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7A44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7A4424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7A4424"/>
    <w:rPr>
      <w:rFonts w:eastAsia="Times New Roman"/>
    </w:rPr>
  </w:style>
  <w:style w:type="character" w:customStyle="1" w:styleId="CommentTextChar">
    <w:name w:val="Comment Text Char"/>
    <w:basedOn w:val="DefaultParagraphFont"/>
    <w:semiHidden/>
    <w:rsid w:val="007A4424"/>
    <w:rPr>
      <w:rFonts w:eastAsia="Times New Roman"/>
    </w:rPr>
  </w:style>
  <w:style w:type="character" w:customStyle="1" w:styleId="DateChar">
    <w:name w:val="Date Char"/>
    <w:basedOn w:val="DefaultParagraphFont"/>
    <w:semiHidden/>
    <w:rsid w:val="007A4424"/>
    <w:rPr>
      <w:rFonts w:eastAsia="Times New Roman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locked/>
    <w:rsid w:val="008A6D4A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8A6D4A"/>
    <w:rPr>
      <w:rFonts w:eastAsia="Times New Roman"/>
    </w:rPr>
  </w:style>
  <w:style w:type="character" w:customStyle="1" w:styleId="TACChar">
    <w:name w:val="TAC Char"/>
    <w:link w:val="TAC"/>
    <w:rsid w:val="008A6D4A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sid w:val="008A6D4A"/>
    <w:rPr>
      <w:rFonts w:eastAsia="Times New Roman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</w:rPr>
  </w:style>
  <w:style w:type="character" w:customStyle="1" w:styleId="EndnoteTextChar1">
    <w:name w:val="Endnote Text Char1"/>
    <w:basedOn w:val="DefaultParagraphFont"/>
    <w:rsid w:val="007A4424"/>
    <w:rPr>
      <w:rFonts w:eastAsia="Times New Roman"/>
    </w:rPr>
  </w:style>
  <w:style w:type="character" w:customStyle="1" w:styleId="DocumentMapChar">
    <w:name w:val="Document Map Char"/>
    <w:rsid w:val="00B770CB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eastAsia="Times New Roman" w:hAnsi="Arial"/>
      <w:sz w:val="32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eastAsia="Times New Roman" w:hAnsi="Arial"/>
      <w:sz w:val="22"/>
    </w:rPr>
  </w:style>
  <w:style w:type="character" w:customStyle="1" w:styleId="QuoteChar1">
    <w:name w:val="Quote Char1"/>
    <w:basedOn w:val="DefaultParagraphFont"/>
    <w:uiPriority w:val="29"/>
    <w:rsid w:val="007A4424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7A4424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7A4424"/>
    <w:rPr>
      <w:rFonts w:eastAsia="Times New Roman"/>
    </w:rPr>
  </w:style>
  <w:style w:type="character" w:customStyle="1" w:styleId="SubtitleChar1">
    <w:name w:val="Subtitle Char1"/>
    <w:basedOn w:val="DefaultParagraphFont"/>
    <w:rsid w:val="007A44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7A4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3E58FE"/>
    <w:rPr>
      <w:rFonts w:ascii="Arial" w:eastAsia="Times New Roman" w:hAnsi="Arial"/>
      <w:sz w:val="28"/>
    </w:rPr>
  </w:style>
  <w:style w:type="character" w:customStyle="1" w:styleId="HTMLAddressChar1">
    <w:name w:val="HTML Address Char1"/>
    <w:basedOn w:val="DefaultParagraphFont"/>
    <w:semiHidden/>
    <w:rsid w:val="007A4424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7A4424"/>
    <w:rPr>
      <w:rFonts w:eastAsia="Times New Roman"/>
    </w:rPr>
  </w:style>
  <w:style w:type="paragraph" w:styleId="List5">
    <w:name w:val="List 5"/>
    <w:basedOn w:val="Normal"/>
    <w:semiHidden/>
    <w:unhideWhenUsed/>
    <w:rsid w:val="007A4424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7A4424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7A4424"/>
    <w:rPr>
      <w:color w:val="FF0000"/>
    </w:rPr>
  </w:style>
  <w:style w:type="character" w:customStyle="1" w:styleId="CommentSubjectChar">
    <w:name w:val="Comment Subject Char"/>
    <w:basedOn w:val="CommentTextChar"/>
    <w:semiHidden/>
    <w:rsid w:val="007A4424"/>
    <w:rPr>
      <w:rFonts w:eastAsia="Times New Roman"/>
      <w:b/>
      <w:bCs/>
    </w:rPr>
  </w:style>
  <w:style w:type="paragraph" w:customStyle="1" w:styleId="LD">
    <w:name w:val="LD"/>
    <w:rsid w:val="007A44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7A44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A4424"/>
    <w:pPr>
      <w:spacing w:after="0"/>
    </w:pPr>
  </w:style>
  <w:style w:type="paragraph" w:styleId="BalloonText">
    <w:name w:val="Balloon Text"/>
    <w:basedOn w:val="Normal"/>
    <w:link w:val="BalloonTextChar1"/>
    <w:semiHidden/>
    <w:unhideWhenUsed/>
    <w:rsid w:val="00D81A0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semiHidden/>
    <w:rsid w:val="00D81A0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81A09"/>
  </w:style>
  <w:style w:type="paragraph" w:styleId="BlockText">
    <w:name w:val="Block Text"/>
    <w:basedOn w:val="Normal"/>
    <w:semiHidden/>
    <w:unhideWhenUsed/>
    <w:rsid w:val="00D81A0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semiHidden/>
    <w:unhideWhenUsed/>
    <w:rsid w:val="00D81A09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semiHidden/>
    <w:rsid w:val="00D81A09"/>
    <w:rPr>
      <w:rFonts w:eastAsia="Times New Roman"/>
    </w:rPr>
  </w:style>
  <w:style w:type="paragraph" w:styleId="BodyText3">
    <w:name w:val="Body Text 3"/>
    <w:basedOn w:val="Normal"/>
    <w:link w:val="BodyText3Char1"/>
    <w:semiHidden/>
    <w:unhideWhenUsed/>
    <w:rsid w:val="00D81A09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semiHidden/>
    <w:rsid w:val="00D81A09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1"/>
    <w:semiHidden/>
    <w:unhideWhenUsed/>
    <w:rsid w:val="00D81A0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semiHidden/>
    <w:rsid w:val="00D81A09"/>
    <w:rPr>
      <w:rFonts w:eastAsia="Times New Roman"/>
    </w:rPr>
  </w:style>
  <w:style w:type="paragraph" w:styleId="BodyTextIndent">
    <w:name w:val="Body Text Indent"/>
    <w:basedOn w:val="Normal"/>
    <w:link w:val="BodyTextIndentChar1"/>
    <w:semiHidden/>
    <w:unhideWhenUsed/>
    <w:rsid w:val="00D81A09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semiHidden/>
    <w:rsid w:val="00D81A09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D81A0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semiHidden/>
    <w:rsid w:val="00D81A09"/>
    <w:rPr>
      <w:rFonts w:eastAsia="Times New Roman"/>
    </w:rPr>
  </w:style>
  <w:style w:type="paragraph" w:styleId="BodyTextIndent2">
    <w:name w:val="Body Text Indent 2"/>
    <w:basedOn w:val="Normal"/>
    <w:link w:val="BodyTextIndent2Char1"/>
    <w:semiHidden/>
    <w:unhideWhenUsed/>
    <w:rsid w:val="00D81A09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semiHidden/>
    <w:rsid w:val="00D81A09"/>
    <w:rPr>
      <w:rFonts w:eastAsia="Times New Roman"/>
    </w:rPr>
  </w:style>
  <w:style w:type="paragraph" w:styleId="BodyTextIndent3">
    <w:name w:val="Body Text Indent 3"/>
    <w:basedOn w:val="Normal"/>
    <w:link w:val="BodyTextIndent3Char1"/>
    <w:semiHidden/>
    <w:unhideWhenUsed/>
    <w:rsid w:val="00D81A09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semiHidden/>
    <w:rsid w:val="00D81A09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81A0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semiHidden/>
    <w:unhideWhenUsed/>
    <w:rsid w:val="00D81A09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semiHidden/>
    <w:rsid w:val="00D81A09"/>
    <w:rPr>
      <w:rFonts w:eastAsia="Times New Roman"/>
    </w:rPr>
  </w:style>
  <w:style w:type="paragraph" w:styleId="CommentText">
    <w:name w:val="annotation text"/>
    <w:basedOn w:val="Normal"/>
    <w:link w:val="CommentTextChar1"/>
    <w:semiHidden/>
    <w:unhideWhenUsed/>
    <w:rsid w:val="00D81A09"/>
  </w:style>
  <w:style w:type="character" w:customStyle="1" w:styleId="CommentTextChar1">
    <w:name w:val="Comment Text Char1"/>
    <w:basedOn w:val="DefaultParagraphFont"/>
    <w:link w:val="CommentText"/>
    <w:semiHidden/>
    <w:rsid w:val="00D81A0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1"/>
    <w:semiHidden/>
    <w:unhideWhenUsed/>
    <w:rsid w:val="00D81A09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semiHidden/>
    <w:rsid w:val="00D81A09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1"/>
    <w:semiHidden/>
    <w:unhideWhenUsed/>
    <w:rsid w:val="00D81A09"/>
  </w:style>
  <w:style w:type="character" w:customStyle="1" w:styleId="DateChar1">
    <w:name w:val="Date Char1"/>
    <w:basedOn w:val="DefaultParagraphFont"/>
    <w:link w:val="Date"/>
    <w:semiHidden/>
    <w:rsid w:val="00D81A09"/>
    <w:rPr>
      <w:rFonts w:eastAsia="Times New Roman"/>
    </w:rPr>
  </w:style>
  <w:style w:type="paragraph" w:styleId="DocumentMap">
    <w:name w:val="Document Map"/>
    <w:basedOn w:val="Normal"/>
    <w:link w:val="DocumentMapChar1"/>
    <w:semiHidden/>
    <w:unhideWhenUsed/>
    <w:rsid w:val="00D81A0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semiHidden/>
    <w:rsid w:val="00D81A0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semiHidden/>
    <w:unhideWhenUsed/>
    <w:rsid w:val="00D81A09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semiHidden/>
    <w:rsid w:val="00D81A09"/>
    <w:rPr>
      <w:rFonts w:eastAsia="Times New Roman"/>
    </w:rPr>
  </w:style>
  <w:style w:type="paragraph" w:styleId="EndnoteText">
    <w:name w:val="endnote text"/>
    <w:basedOn w:val="Normal"/>
    <w:link w:val="EndnoteTextChar"/>
    <w:rsid w:val="00D81A0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81A09"/>
    <w:rPr>
      <w:rFonts w:eastAsia="Times New Roman"/>
    </w:rPr>
  </w:style>
  <w:style w:type="paragraph" w:styleId="EnvelopeAddress">
    <w:name w:val="envelope address"/>
    <w:basedOn w:val="Normal"/>
    <w:semiHidden/>
    <w:unhideWhenUsed/>
    <w:rsid w:val="00D81A0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81A0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1"/>
    <w:unhideWhenUsed/>
    <w:rsid w:val="00D81A09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D81A09"/>
    <w:rPr>
      <w:rFonts w:eastAsia="Times New Roman"/>
    </w:rPr>
  </w:style>
  <w:style w:type="paragraph" w:styleId="FootnoteText">
    <w:name w:val="footnote text"/>
    <w:basedOn w:val="Normal"/>
    <w:link w:val="FootnoteTextChar"/>
    <w:semiHidden/>
    <w:unhideWhenUsed/>
    <w:rsid w:val="00D81A0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D81A09"/>
    <w:rPr>
      <w:rFonts w:eastAsia="Times New Roman"/>
    </w:rPr>
  </w:style>
  <w:style w:type="paragraph" w:styleId="Header">
    <w:name w:val="header"/>
    <w:basedOn w:val="Normal"/>
    <w:link w:val="HeaderChar1"/>
    <w:unhideWhenUsed/>
    <w:rsid w:val="00D81A09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D81A09"/>
    <w:rPr>
      <w:rFonts w:eastAsia="Times New Roman"/>
    </w:rPr>
  </w:style>
  <w:style w:type="paragraph" w:styleId="HTMLAddress">
    <w:name w:val="HTML Address"/>
    <w:basedOn w:val="Normal"/>
    <w:link w:val="HTMLAddressChar"/>
    <w:semiHidden/>
    <w:unhideWhenUsed/>
    <w:rsid w:val="00D81A0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81A09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D81A0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81A09"/>
    <w:rPr>
      <w:rFonts w:ascii="Consolas" w:eastAsia="Times New Roman" w:hAnsi="Consolas"/>
    </w:rPr>
  </w:style>
  <w:style w:type="paragraph" w:styleId="Index2">
    <w:name w:val="index 2"/>
    <w:basedOn w:val="Normal"/>
    <w:next w:val="Normal"/>
    <w:semiHidden/>
    <w:unhideWhenUsed/>
    <w:rsid w:val="00D81A09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D81A0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81A0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81A0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81A0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81A0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81A0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81A0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81A0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A0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A09"/>
    <w:rPr>
      <w:rFonts w:eastAsia="Times New Roman"/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D81A09"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rsid w:val="00D81A09"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rsid w:val="00D81A09"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D81A09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D81A09"/>
    <w:pPr>
      <w:numPr>
        <w:numId w:val="10"/>
      </w:numPr>
      <w:contextualSpacing/>
    </w:pPr>
  </w:style>
  <w:style w:type="paragraph" w:styleId="ListContinue">
    <w:name w:val="List Continue"/>
    <w:basedOn w:val="Normal"/>
    <w:rsid w:val="00D81A0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81A0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81A0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81A0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81A09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D81A09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D81A09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D81A09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D81A09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D81A0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D81A0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81A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D81A09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D81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81A0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81A0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semiHidden/>
    <w:unhideWhenUsed/>
    <w:rsid w:val="00D81A0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81A0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81A0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81A09"/>
    <w:rPr>
      <w:rFonts w:eastAsia="Times New Roman"/>
    </w:rPr>
  </w:style>
  <w:style w:type="paragraph" w:styleId="PlainText">
    <w:name w:val="Plain Text"/>
    <w:basedOn w:val="Normal"/>
    <w:link w:val="PlainTextChar"/>
    <w:semiHidden/>
    <w:unhideWhenUsed/>
    <w:rsid w:val="00D81A0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81A09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81A0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1A09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81A09"/>
  </w:style>
  <w:style w:type="character" w:customStyle="1" w:styleId="SalutationChar">
    <w:name w:val="Salutation Char"/>
    <w:basedOn w:val="DefaultParagraphFont"/>
    <w:link w:val="Salutation"/>
    <w:semiHidden/>
    <w:rsid w:val="00D81A09"/>
    <w:rPr>
      <w:rFonts w:eastAsia="Times New Roman"/>
    </w:rPr>
  </w:style>
  <w:style w:type="paragraph" w:styleId="Signature">
    <w:name w:val="Signature"/>
    <w:basedOn w:val="Normal"/>
    <w:link w:val="SignatureChar"/>
    <w:semiHidden/>
    <w:unhideWhenUsed/>
    <w:rsid w:val="00D81A0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81A09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D81A0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81A0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D81A0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81A0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81A0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81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81A0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6">
    <w:name w:val="toc 6"/>
    <w:basedOn w:val="Normal"/>
    <w:next w:val="Normal"/>
    <w:uiPriority w:val="39"/>
    <w:semiHidden/>
    <w:unhideWhenUsed/>
    <w:rsid w:val="00D81A09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D81A09"/>
    <w:pPr>
      <w:spacing w:after="100"/>
      <w:ind w:left="1200"/>
    </w:pPr>
  </w:style>
  <w:style w:type="paragraph" w:styleId="TOC9">
    <w:name w:val="toc 9"/>
    <w:basedOn w:val="Normal"/>
    <w:next w:val="Normal"/>
    <w:semiHidden/>
    <w:unhideWhenUsed/>
    <w:rsid w:val="00D81A09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1A0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D54DF1"/>
    <w:rPr>
      <w:rFonts w:ascii="Arial" w:eastAsia="Times New Roman" w:hAnsi="Arial"/>
      <w:sz w:val="36"/>
    </w:rPr>
  </w:style>
  <w:style w:type="paragraph" w:customStyle="1" w:styleId="CRCoverPage">
    <w:name w:val="CR Cover Page"/>
    <w:rsid w:val="009F7159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9F7159"/>
    <w:rPr>
      <w:color w:val="0000FF"/>
      <w:u w:val="single"/>
    </w:rPr>
  </w:style>
  <w:style w:type="character" w:customStyle="1" w:styleId="TFChar">
    <w:name w:val="TF Char"/>
    <w:link w:val="TF"/>
    <w:qFormat/>
    <w:rsid w:val="006E4EF1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1D628-EBFC-445E-B45C-66AC7C2918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302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rev2</cp:lastModifiedBy>
  <cp:revision>3</cp:revision>
  <cp:lastPrinted>2019-02-25T14:05:00Z</cp:lastPrinted>
  <dcterms:created xsi:type="dcterms:W3CDTF">2025-10-16T10:28:00Z</dcterms:created>
  <dcterms:modified xsi:type="dcterms:W3CDTF">2025-10-16T10:29:00Z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(3)QovQ/7VNOSL7Q5OlWOv44TAbIDo7L4bdPGSuaAUApENJqFzOwwzZyW5Git0gIAIsR9TrQsK6
d/v10N3Bi9Al1/19Un2IM/a1/tB1DbYvXITa6k61AawJh0+Vsjg715a8pNSkusaeDCheBtzX
qiFXS5jNIspdD2Vjm3NBgrxkXpvNKxC9cJ2VaDjWah9KFAuov2g028Bx/5i/zFoDtc9aAXTj
9gsE/hVYFC6xarOmyI</vt:lpwstr>
  </property>
  <property fmtid="{D5CDD505-2E9C-101B-9397-08002B2CF9AE}" pid="3" name="_2015_ms_pID_7253431">
    <vt:lpwstr>dT8zRHSZfN8JttB5fI3zaz2xpBnePXm0KarGKzlliOzMb/wxjv18ml
4z66HzIoZuJezxwI4aqY3oWwxwopBWM82vZTk7RujPTpMqpU3uHQFc/y50ZVOJFyuHgma6N2
1G0r1SBKVDix+TJI3FAi96w5i2Pg9tviNFP9PHIOyhHMDNVeIXYrni1GVOflKO4fYcIbhg1s
/ljbuu+rmvLLwhSrUMCtWRNCyNBGCUKde3Ac</vt:lpwstr>
  </property>
  <property fmtid="{D5CDD505-2E9C-101B-9397-08002B2CF9AE}" pid="4" name="_2015_ms_pID_7253432">
    <vt:lpwstr>4jEMd4lX09O+52RAsb+IaLDUg6roNHuTA5Vk
kJLSR9Vw/MhB5BBum5fM3gyEmI+jZGARU2FoArAUYav6wG83G2k=</vt:lpwstr>
  </property>
  <property fmtid="{D5CDD505-2E9C-101B-9397-08002B2CF9AE}" pid="5" name="KeyAssetLabel_HuaWei">
    <vt:lpwstr>{QovQ/7VNOSL7Q5OlWOv44TAbIDo7L4}</vt:lpwstr>
  </property>
  <property fmtid="{D5CDD505-2E9C-101B-9397-08002B2CF9AE}" pid="6" name="_862901variable_0907_groupIDlong_2010">
    <vt:lpwstr>(1)gI9UDpGeHav9iOG+yZiIzTrGiaHFqxfiayervYHKJuM6w4x0rd1ZtxI+QDAmR0NpSDimKKYK
MkYoXTuKoxP1rZfgq8o0wtdG2uFk5ANTdkNGoKGNeqkSsvtMMNwCm/3MMNBQCE/p0xvOqJ7q
W5jhVIAzvO96DgccZDZzvR6iDmE=</vt:lpwstr>
  </property>
</Properties>
</file>